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</w:t>
      </w:r>
      <w:r>
        <w:rPr>
          <w:rFonts w:ascii="宋体" w:hAnsi="宋体" w:cs="宋体"/>
          <w:b/>
          <w:bCs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乐乐3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张 瑜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4.6.10—2024.6.16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十七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ind w:firstLine="240" w:firstLineChars="100"/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夏季游泳安全知识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anchor distT="0" distB="0" distL="114935" distR="114935" simplePos="0" relativeHeight="251661312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1047750</wp:posOffset>
                  </wp:positionV>
                  <wp:extent cx="5530215" cy="4147820"/>
                  <wp:effectExtent l="0" t="0" r="17780" b="6985"/>
                  <wp:wrapNone/>
                  <wp:docPr id="1" name="图片 1" descr="/private/var/folders/_1/41tcclj16619p850fq3yj2mr0000gn/T/com.kingsoft.wpsoffice.mac/picturecompress_20240612125534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/private/var/folders/_1/41tcclj16619p850fq3yj2mr0000gn/T/com.kingsoft.wpsoffice.mac/picturecompress_20240612125534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0215" cy="414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</w:t>
      </w: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乐乐3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张 瑜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24.6.17—2024.6.23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十八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幼儿自我保护教育</w:t>
            </w:r>
            <w:bookmarkStart w:id="0" w:name="_GoBack"/>
            <w:bookmarkEnd w:id="0"/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anchor distT="0" distB="0" distL="114935" distR="114935" simplePos="0" relativeHeight="251662336" behindDoc="1" locked="0" layoutInCell="1" allowOverlap="1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1131570</wp:posOffset>
                  </wp:positionV>
                  <wp:extent cx="5530215" cy="4147820"/>
                  <wp:effectExtent l="0" t="0" r="17780" b="6985"/>
                  <wp:wrapNone/>
                  <wp:docPr id="4" name="图片 4" descr="/private/var/folders/_1/41tcclj16619p850fq3yj2mr0000gn/T/com.kingsoft.wpsoffice.mac/picturecompress_20240617131253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/private/var/folders/_1/41tcclj16619p850fq3yj2mr0000gn/T/com.kingsoft.wpsoffice.mac/picturecompress_20240617131253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0215" cy="414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         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ascii="宋体" w:hAnsi="宋体" w:cs="宋体"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                         </w:t>
      </w:r>
      <w:r>
        <w:rPr>
          <w:rFonts w:ascii="宋体" w:hAnsi="宋体" w:cs="宋体"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1249" w:type="dxa"/>
            <w:vAlign w:val="center"/>
          </w:tcPr>
          <w:p>
            <w:pPr>
              <w:jc w:val="both"/>
              <w:rPr>
                <w:rFonts w:ascii="宋体" w:cs="Times New Roman"/>
                <w:sz w:val="24"/>
                <w:szCs w:val="24"/>
              </w:rPr>
            </w:pP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</w:p>
        </w:tc>
        <w:tc>
          <w:tcPr>
            <w:tcW w:w="1148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         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BYAAABk&#10;cnMvUEsBAhQAFAAAAAgAh07iQEXlR6vUAAAABwEAAA8AAAAAAAAAAQAgAAAAOAAAAGRycy9kb3du&#10;cmV2LnhtbFBLAQIUABQAAAAIAIdO4kDsQFXB7QEAAOUDAAAOAAAAAAAAAAEAIAAAADkBAABkcnMv&#10;ZTJvRG9jLnhtbFBLBQYAAAAABgAGAFkBAACYBQAAAAA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6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U5NDZjNzNjYWI3YjQ5ZTRlMTVlYTVkMjBkMDMwOT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5B2DC4"/>
    <w:rsid w:val="029956FE"/>
    <w:rsid w:val="04F23851"/>
    <w:rsid w:val="053E4029"/>
    <w:rsid w:val="06A13D46"/>
    <w:rsid w:val="07A7195A"/>
    <w:rsid w:val="07EB5D18"/>
    <w:rsid w:val="09146BD7"/>
    <w:rsid w:val="09C85DE7"/>
    <w:rsid w:val="0CBE60B5"/>
    <w:rsid w:val="0CC123BC"/>
    <w:rsid w:val="0CC13EAE"/>
    <w:rsid w:val="0CF04CC8"/>
    <w:rsid w:val="0D28424C"/>
    <w:rsid w:val="0E9D6004"/>
    <w:rsid w:val="0FF10FED"/>
    <w:rsid w:val="132018F6"/>
    <w:rsid w:val="13296383"/>
    <w:rsid w:val="13E474A0"/>
    <w:rsid w:val="14666FC3"/>
    <w:rsid w:val="15704B6D"/>
    <w:rsid w:val="193B1804"/>
    <w:rsid w:val="193ED692"/>
    <w:rsid w:val="19823630"/>
    <w:rsid w:val="1C786318"/>
    <w:rsid w:val="1C9B131D"/>
    <w:rsid w:val="1CF77683"/>
    <w:rsid w:val="2201708C"/>
    <w:rsid w:val="221A3F99"/>
    <w:rsid w:val="22315BAD"/>
    <w:rsid w:val="22533012"/>
    <w:rsid w:val="23C74131"/>
    <w:rsid w:val="24A2038F"/>
    <w:rsid w:val="25537B6D"/>
    <w:rsid w:val="26322076"/>
    <w:rsid w:val="266E3992"/>
    <w:rsid w:val="26834317"/>
    <w:rsid w:val="27AA012D"/>
    <w:rsid w:val="2A4827BE"/>
    <w:rsid w:val="2C4402A1"/>
    <w:rsid w:val="2E3A7BDA"/>
    <w:rsid w:val="2F1A3574"/>
    <w:rsid w:val="2FBB411A"/>
    <w:rsid w:val="2FC601BF"/>
    <w:rsid w:val="304D43F8"/>
    <w:rsid w:val="30B73988"/>
    <w:rsid w:val="32BE5531"/>
    <w:rsid w:val="333A0958"/>
    <w:rsid w:val="3342066A"/>
    <w:rsid w:val="34516F95"/>
    <w:rsid w:val="36A072AD"/>
    <w:rsid w:val="39CA08DF"/>
    <w:rsid w:val="3A01080C"/>
    <w:rsid w:val="3A0546FF"/>
    <w:rsid w:val="3A6232FD"/>
    <w:rsid w:val="3AF364D6"/>
    <w:rsid w:val="3AFB6A54"/>
    <w:rsid w:val="3B2B5D4B"/>
    <w:rsid w:val="3CEF62C1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9BF5212"/>
    <w:rsid w:val="4BE15054"/>
    <w:rsid w:val="4CAE3B0B"/>
    <w:rsid w:val="4CB539FF"/>
    <w:rsid w:val="4DA72DC1"/>
    <w:rsid w:val="4E786B28"/>
    <w:rsid w:val="4F9051F0"/>
    <w:rsid w:val="4F98545A"/>
    <w:rsid w:val="4FB758CE"/>
    <w:rsid w:val="4FD74E32"/>
    <w:rsid w:val="50EB211E"/>
    <w:rsid w:val="513603FB"/>
    <w:rsid w:val="51FC4DF0"/>
    <w:rsid w:val="52C00AB7"/>
    <w:rsid w:val="53443C64"/>
    <w:rsid w:val="53D8635F"/>
    <w:rsid w:val="53E23D82"/>
    <w:rsid w:val="54B41688"/>
    <w:rsid w:val="56F1693C"/>
    <w:rsid w:val="57B72841"/>
    <w:rsid w:val="583D5EAF"/>
    <w:rsid w:val="594159E5"/>
    <w:rsid w:val="59864081"/>
    <w:rsid w:val="5AA5593F"/>
    <w:rsid w:val="5B053E73"/>
    <w:rsid w:val="5BEA226F"/>
    <w:rsid w:val="5C5F75D2"/>
    <w:rsid w:val="5CCD62BD"/>
    <w:rsid w:val="5CE3054B"/>
    <w:rsid w:val="5D8B2475"/>
    <w:rsid w:val="5DA5659C"/>
    <w:rsid w:val="5DB7361F"/>
    <w:rsid w:val="5EE94837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4FD515F"/>
    <w:rsid w:val="65CE22AC"/>
    <w:rsid w:val="66624621"/>
    <w:rsid w:val="66B94E0C"/>
    <w:rsid w:val="67BB479E"/>
    <w:rsid w:val="68910C30"/>
    <w:rsid w:val="69A04061"/>
    <w:rsid w:val="69FB560B"/>
    <w:rsid w:val="6A656C8D"/>
    <w:rsid w:val="6AAB0938"/>
    <w:rsid w:val="6AD61336"/>
    <w:rsid w:val="6BEE1FE3"/>
    <w:rsid w:val="6C667456"/>
    <w:rsid w:val="6CDA3C22"/>
    <w:rsid w:val="6D9D132F"/>
    <w:rsid w:val="6EBF6D64"/>
    <w:rsid w:val="6F7FF1BB"/>
    <w:rsid w:val="6FBA4CB6"/>
    <w:rsid w:val="702B6FEE"/>
    <w:rsid w:val="70520C26"/>
    <w:rsid w:val="724C5DC5"/>
    <w:rsid w:val="73832F0D"/>
    <w:rsid w:val="73833D8C"/>
    <w:rsid w:val="74925C8D"/>
    <w:rsid w:val="74EB0985"/>
    <w:rsid w:val="753F46ED"/>
    <w:rsid w:val="75C722FC"/>
    <w:rsid w:val="76A2647D"/>
    <w:rsid w:val="788A7833"/>
    <w:rsid w:val="78E274AE"/>
    <w:rsid w:val="79AE22E2"/>
    <w:rsid w:val="7AE741DD"/>
    <w:rsid w:val="7C5B51DD"/>
    <w:rsid w:val="7D1267B3"/>
    <w:rsid w:val="7D4D5E56"/>
    <w:rsid w:val="7D683826"/>
    <w:rsid w:val="7DBF3171"/>
    <w:rsid w:val="7DCD4067"/>
    <w:rsid w:val="7EC11C85"/>
    <w:rsid w:val="7ED14F91"/>
    <w:rsid w:val="B7FAD195"/>
    <w:rsid w:val="DF6A79E8"/>
    <w:rsid w:val="F5FF7449"/>
    <w:rsid w:val="FABD51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143</Words>
  <Characters>178</Characters>
  <Lines>0</Lines>
  <Paragraphs>0</Paragraphs>
  <TotalTime>4</TotalTime>
  <ScaleCrop>false</ScaleCrop>
  <LinksUpToDate>false</LinksUpToDate>
  <CharactersWithSpaces>215</CharactersWithSpaces>
  <Application>WPS Office_6.5.2.8766_F1E327BC-269C-435d-A152-05C5408002CA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2017-10-27T12:11:00Z</dcterms:created>
  <dc:creator>admin</dc:creator>
  <cp:lastModifiedBy>樱花草</cp:lastModifiedBy>
  <cp:lastPrinted>2020-11-06T08:11:00Z</cp:lastPrinted>
  <dcterms:modified xsi:type="dcterms:W3CDTF">2024-06-17T13:13:26Z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2052-6.5.2.8766</vt:lpwstr>
  </property>
  <property fmtid="{D5CDD505-2E9C-101B-9397-08002B2CF9AE}" pid="3" name="ICV">
    <vt:lpwstr>09A07971D49D430EB94B767405B868E4</vt:lpwstr>
  </property>
</Properties>
</file>